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F31F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F31F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1F8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7B788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B684A-3258-4E30-8020-27D977D2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2018-12-03T04:24:00Z</dcterms:modified>
</cp:coreProperties>
</file>